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719" w:rsidRPr="00EE2967" w:rsidRDefault="004D3719" w:rsidP="009F7175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bookmarkStart w:id="0" w:name="_Toc270548527"/>
      <w:r>
        <w:rPr>
          <w:rFonts w:cs="Arial"/>
          <w:b/>
          <w:sz w:val="24"/>
        </w:rPr>
        <w:t>3GPPSA5-TM</w:t>
      </w:r>
      <w:r w:rsidR="00562CB2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F</w:t>
      </w:r>
      <w:r w:rsidR="00562CB2">
        <w:rPr>
          <w:rFonts w:cs="Arial"/>
          <w:b/>
          <w:sz w:val="24"/>
        </w:rPr>
        <w:t>orum</w:t>
      </w:r>
      <w:r>
        <w:rPr>
          <w:rFonts w:cs="Arial"/>
          <w:b/>
          <w:sz w:val="24"/>
        </w:rPr>
        <w:t xml:space="preserve"> Model Alignment meetings</w:t>
      </w:r>
      <w:r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 w:rsidR="00EC5DA1">
        <w:t>S5vTMFa2</w:t>
      </w:r>
      <w:r w:rsidR="008D334F">
        <w:t>55</w:t>
      </w:r>
      <w:r w:rsidR="00B939BA">
        <w:t xml:space="preserve"> </w:t>
      </w:r>
      <w:r>
        <w:rPr>
          <w:rFonts w:cs="Arial"/>
          <w:b/>
          <w:sz w:val="24"/>
        </w:rPr>
        <w:tab/>
      </w:r>
    </w:p>
    <w:p w:rsidR="004D3719" w:rsidRPr="00D71EE5" w:rsidRDefault="004D3719" w:rsidP="009F71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4D3719" w:rsidRPr="009A6EED" w:rsidRDefault="004D3719" w:rsidP="009F717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9A6EED">
        <w:rPr>
          <w:rFonts w:ascii="Arial" w:hAnsi="Arial"/>
          <w:b/>
        </w:rPr>
        <w:t>Source:</w:t>
      </w:r>
      <w:r w:rsidRPr="009A6EED">
        <w:rPr>
          <w:rFonts w:ascii="Arial" w:hAnsi="Arial"/>
          <w:b/>
        </w:rPr>
        <w:tab/>
      </w:r>
      <w:r>
        <w:rPr>
          <w:rFonts w:ascii="Arial" w:hAnsi="Arial"/>
          <w:b/>
        </w:rPr>
        <w:t>Ciena</w:t>
      </w:r>
    </w:p>
    <w:p w:rsidR="004D3719" w:rsidRPr="00125E82" w:rsidRDefault="004D3719" w:rsidP="009F717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Pr="00FB708C">
        <w:rPr>
          <w:rFonts w:ascii="Arial" w:hAnsi="Arial" w:cs="Arial"/>
          <w:color w:val="000000"/>
        </w:rPr>
        <w:t>3GPP/</w:t>
      </w:r>
      <w:r w:rsidR="0006709B">
        <w:rPr>
          <w:rFonts w:ascii="Arial" w:hAnsi="Arial" w:cs="Arial"/>
          <w:color w:val="000000"/>
        </w:rPr>
        <w:t>TM Forum</w:t>
      </w:r>
      <w:r w:rsidRPr="00FB708C">
        <w:rPr>
          <w:rFonts w:ascii="Arial" w:hAnsi="Arial" w:cs="Arial"/>
          <w:color w:val="000000"/>
        </w:rPr>
        <w:t xml:space="preserve"> Concrete</w:t>
      </w:r>
      <w:r w:rsidRPr="00712D73">
        <w:rPr>
          <w:rFonts w:ascii="Arial" w:hAnsi="Arial" w:cs="Arial"/>
          <w:color w:val="000000"/>
        </w:rPr>
        <w:t xml:space="preserve"> Model Relationships</w:t>
      </w:r>
      <w:r w:rsidR="00C3432D">
        <w:rPr>
          <w:rFonts w:ascii="Arial" w:hAnsi="Arial" w:cs="Arial"/>
          <w:color w:val="000000"/>
        </w:rPr>
        <w:t xml:space="preserve"> and Use Cases</w:t>
      </w:r>
      <w:r w:rsidR="00B939BA">
        <w:rPr>
          <w:rFonts w:ascii="Arial" w:hAnsi="Arial" w:cs="Arial"/>
          <w:color w:val="000000"/>
        </w:rPr>
        <w:t xml:space="preserve"> V1.</w:t>
      </w:r>
      <w:r w:rsidR="008D334F">
        <w:rPr>
          <w:rFonts w:ascii="Arial" w:hAnsi="Arial" w:cs="Arial"/>
          <w:color w:val="000000"/>
        </w:rPr>
        <w:t>5</w:t>
      </w:r>
    </w:p>
    <w:p w:rsidR="004D3719" w:rsidRPr="00125E82" w:rsidRDefault="004D3719" w:rsidP="009F717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4D3514">
        <w:rPr>
          <w:rFonts w:ascii="Arial" w:hAnsi="Arial"/>
          <w:lang w:eastAsia="zh-CN"/>
        </w:rPr>
        <w:t>Approval</w:t>
      </w:r>
    </w:p>
    <w:p w:rsidR="004D3719" w:rsidRPr="00125E82" w:rsidRDefault="004D3719" w:rsidP="009F717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</w:p>
    <w:p w:rsidR="004D3719" w:rsidRPr="00441F94" w:rsidRDefault="004D3719" w:rsidP="00441F94">
      <w:pPr>
        <w:rPr>
          <w:rFonts w:ascii="Arial" w:hAnsi="Arial" w:cs="Arial"/>
          <w:sz w:val="36"/>
          <w:szCs w:val="36"/>
        </w:rPr>
      </w:pPr>
      <w:bookmarkStart w:id="1" w:name="_Toc291154642"/>
      <w:r>
        <w:rPr>
          <w:rFonts w:ascii="Arial" w:hAnsi="Arial" w:cs="Arial"/>
          <w:sz w:val="36"/>
          <w:szCs w:val="36"/>
        </w:rPr>
        <w:t>1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41F94">
        <w:rPr>
          <w:rFonts w:ascii="Arial" w:hAnsi="Arial" w:cs="Arial"/>
          <w:sz w:val="36"/>
          <w:szCs w:val="36"/>
        </w:rPr>
        <w:t>Decision/action requested</w:t>
      </w:r>
      <w:bookmarkEnd w:id="1"/>
    </w:p>
    <w:p w:rsidR="004D3719" w:rsidRDefault="00E974A5" w:rsidP="00ED5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lang w:eastAsia="zh-CN"/>
        </w:rPr>
        <w:t>For approval</w:t>
      </w:r>
    </w:p>
    <w:p w:rsidR="004D3719" w:rsidRPr="00441F94" w:rsidRDefault="004D3719" w:rsidP="00441F94">
      <w:pPr>
        <w:rPr>
          <w:rFonts w:ascii="Arial" w:hAnsi="Arial" w:cs="Arial"/>
          <w:sz w:val="36"/>
          <w:szCs w:val="36"/>
        </w:rPr>
      </w:pPr>
      <w:bookmarkStart w:id="2" w:name="_Toc291154643"/>
      <w:r>
        <w:rPr>
          <w:rFonts w:ascii="Arial" w:hAnsi="Arial" w:cs="Arial"/>
          <w:sz w:val="36"/>
          <w:szCs w:val="36"/>
        </w:rPr>
        <w:t>2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41F94">
        <w:rPr>
          <w:rFonts w:ascii="Arial" w:hAnsi="Arial" w:cs="Arial"/>
          <w:sz w:val="36"/>
          <w:szCs w:val="36"/>
        </w:rPr>
        <w:t>References</w:t>
      </w:r>
      <w:bookmarkEnd w:id="2"/>
    </w:p>
    <w:p w:rsidR="004D3719" w:rsidRPr="005876E3" w:rsidRDefault="004D3719" w:rsidP="009F7175">
      <w:r>
        <w:t>None</w:t>
      </w:r>
    </w:p>
    <w:p w:rsidR="004D3719" w:rsidRPr="00441F94" w:rsidRDefault="004D3719" w:rsidP="00441F94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</w:r>
      <w:r w:rsidRPr="00441F94">
        <w:rPr>
          <w:rFonts w:ascii="Arial" w:hAnsi="Arial" w:cs="Arial"/>
          <w:sz w:val="36"/>
          <w:szCs w:val="36"/>
        </w:rPr>
        <w:t>Current status</w:t>
      </w:r>
    </w:p>
    <w:p w:rsidR="004D3719" w:rsidRDefault="00B939BA" w:rsidP="009F7175">
      <w:pPr>
        <w:rPr>
          <w:lang w:val="en-US"/>
        </w:rPr>
      </w:pPr>
      <w:r w:rsidRPr="00B939BA">
        <w:rPr>
          <w:lang w:val="en-US"/>
        </w:rPr>
        <w:t xml:space="preserve">This contribution provides </w:t>
      </w:r>
      <w:r w:rsidRPr="00B939BA">
        <w:rPr>
          <w:color w:val="000000"/>
        </w:rPr>
        <w:t xml:space="preserve">3GPP/TM Forum Concrete Model </w:t>
      </w:r>
      <w:r w:rsidR="00CB32D8">
        <w:rPr>
          <w:color w:val="000000"/>
        </w:rPr>
        <w:t>Relationships and Use Cases V1.5</w:t>
      </w:r>
      <w:r w:rsidRPr="00B939BA">
        <w:rPr>
          <w:color w:val="000000"/>
        </w:rPr>
        <w:t xml:space="preserve"> (two documents, one version with changes highlighted and one clean version).</w:t>
      </w:r>
      <w:r w:rsidR="008D334F">
        <w:rPr>
          <w:color w:val="000000"/>
        </w:rPr>
        <w:t xml:space="preserve"> The document is complete and ready for release at V2.0</w:t>
      </w:r>
    </w:p>
    <w:p w:rsidR="00B939BA" w:rsidRPr="00B939BA" w:rsidRDefault="00B939BA" w:rsidP="009F7175">
      <w:pPr>
        <w:rPr>
          <w:lang w:val="en-US"/>
        </w:rPr>
      </w:pPr>
    </w:p>
    <w:p w:rsidR="00B939BA" w:rsidRDefault="00B939BA" w:rsidP="00EE2D84">
      <w:pPr>
        <w:pBdr>
          <w:bottom w:val="double" w:sz="6" w:space="1" w:color="auto"/>
        </w:pBdr>
        <w:rPr>
          <w:lang w:val="en-US"/>
        </w:rPr>
      </w:pPr>
    </w:p>
    <w:p w:rsidR="00B939BA" w:rsidRPr="004D3514" w:rsidRDefault="00B939BA" w:rsidP="00B939BA">
      <w:pPr>
        <w:jc w:val="center"/>
        <w:rPr>
          <w:lang w:val="en-US"/>
        </w:rPr>
      </w:pPr>
      <w:bookmarkStart w:id="3" w:name="_GoBack"/>
      <w:bookmarkEnd w:id="3"/>
    </w:p>
    <w:p w:rsidR="00FA7251" w:rsidRPr="008D5514" w:rsidRDefault="008D5514" w:rsidP="00B939BA">
      <w:pPr>
        <w:jc w:val="center"/>
        <w:rPr>
          <w:b/>
        </w:rPr>
      </w:pPr>
      <w:r>
        <w:rPr>
          <w:b/>
        </w:rPr>
        <w:t>END OF DOCUMENT</w:t>
      </w:r>
    </w:p>
    <w:bookmarkEnd w:id="0"/>
    <w:p w:rsidR="004D3719" w:rsidRPr="00133666" w:rsidRDefault="004D3719" w:rsidP="00881260"/>
    <w:sectPr w:rsidR="004D3719" w:rsidRPr="00133666" w:rsidSect="00BB438D">
      <w:head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D55" w:rsidRDefault="00BF7D55">
      <w:r>
        <w:separator/>
      </w:r>
    </w:p>
  </w:endnote>
  <w:endnote w:type="continuationSeparator" w:id="1">
    <w:p w:rsidR="00BF7D55" w:rsidRDefault="00BF7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D55" w:rsidRDefault="00BF7D55">
      <w:r>
        <w:separator/>
      </w:r>
    </w:p>
  </w:footnote>
  <w:footnote w:type="continuationSeparator" w:id="1">
    <w:p w:rsidR="00BF7D55" w:rsidRDefault="00BF7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3C" w:rsidRDefault="00E819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E8193C" w:rsidRDefault="00E8193C" w:rsidP="002560D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2BD2"/>
    <w:multiLevelType w:val="hybridMultilevel"/>
    <w:tmpl w:val="849CC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80D61"/>
    <w:multiLevelType w:val="hybridMultilevel"/>
    <w:tmpl w:val="060A2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E5539"/>
    <w:multiLevelType w:val="hybridMultilevel"/>
    <w:tmpl w:val="0FC09680"/>
    <w:lvl w:ilvl="0" w:tplc="0409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>
    <w:nsid w:val="0A8B3143"/>
    <w:multiLevelType w:val="hybridMultilevel"/>
    <w:tmpl w:val="289C3080"/>
    <w:lvl w:ilvl="0" w:tplc="0409000B">
      <w:start w:val="1"/>
      <w:numFmt w:val="bullet"/>
      <w:lvlText w:val="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11A05807"/>
    <w:multiLevelType w:val="multilevel"/>
    <w:tmpl w:val="7B04A8AE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14564DAE"/>
    <w:multiLevelType w:val="hybridMultilevel"/>
    <w:tmpl w:val="83AA8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FD6094"/>
    <w:multiLevelType w:val="hybridMultilevel"/>
    <w:tmpl w:val="C12ADADE"/>
    <w:lvl w:ilvl="0" w:tplc="43FA25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8B1A67"/>
    <w:multiLevelType w:val="hybridMultilevel"/>
    <w:tmpl w:val="456C9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63AA1"/>
    <w:multiLevelType w:val="hybridMultilevel"/>
    <w:tmpl w:val="E4D0B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43027"/>
    <w:multiLevelType w:val="hybridMultilevel"/>
    <w:tmpl w:val="F392E840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355CCF"/>
    <w:multiLevelType w:val="multilevel"/>
    <w:tmpl w:val="9B36178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5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1">
    <w:nsid w:val="2EDD1A85"/>
    <w:multiLevelType w:val="hybridMultilevel"/>
    <w:tmpl w:val="0C3236C4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95F33F5"/>
    <w:multiLevelType w:val="hybridMultilevel"/>
    <w:tmpl w:val="16FC2BE0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3FC23341"/>
    <w:multiLevelType w:val="hybridMultilevel"/>
    <w:tmpl w:val="EBE8C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D689E"/>
    <w:multiLevelType w:val="hybridMultilevel"/>
    <w:tmpl w:val="EF4A68D2"/>
    <w:lvl w:ilvl="0" w:tplc="707CAA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235A88"/>
    <w:multiLevelType w:val="hybridMultilevel"/>
    <w:tmpl w:val="DCAAF566"/>
    <w:lvl w:ilvl="0" w:tplc="0409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>
    <w:nsid w:val="56664E40"/>
    <w:multiLevelType w:val="hybridMultilevel"/>
    <w:tmpl w:val="4D2E2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324B8D"/>
    <w:multiLevelType w:val="hybridMultilevel"/>
    <w:tmpl w:val="347AB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433D3D"/>
    <w:multiLevelType w:val="hybridMultilevel"/>
    <w:tmpl w:val="89E49AA0"/>
    <w:lvl w:ilvl="0" w:tplc="040B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65803BF2"/>
    <w:multiLevelType w:val="hybridMultilevel"/>
    <w:tmpl w:val="0C44EC0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1F6CDE"/>
    <w:multiLevelType w:val="hybridMultilevel"/>
    <w:tmpl w:val="C07C0F5C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2">
    <w:nsid w:val="74FE0DB9"/>
    <w:multiLevelType w:val="hybridMultilevel"/>
    <w:tmpl w:val="C6CAE416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D15005"/>
    <w:multiLevelType w:val="hybridMultilevel"/>
    <w:tmpl w:val="065C647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>
    <w:nsid w:val="7C5E7BEA"/>
    <w:multiLevelType w:val="hybridMultilevel"/>
    <w:tmpl w:val="168AF2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D7E1176"/>
    <w:multiLevelType w:val="hybridMultilevel"/>
    <w:tmpl w:val="F9420CAC"/>
    <w:lvl w:ilvl="0" w:tplc="0409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5"/>
  </w:num>
  <w:num w:numId="3">
    <w:abstractNumId w:val="16"/>
  </w:num>
  <w:num w:numId="4">
    <w:abstractNumId w:val="2"/>
  </w:num>
  <w:num w:numId="5">
    <w:abstractNumId w:val="3"/>
  </w:num>
  <w:num w:numId="6">
    <w:abstractNumId w:val="23"/>
  </w:num>
  <w:num w:numId="7">
    <w:abstractNumId w:val="17"/>
  </w:num>
  <w:num w:numId="8">
    <w:abstractNumId w:val="8"/>
  </w:num>
  <w:num w:numId="9">
    <w:abstractNumId w:val="13"/>
  </w:num>
  <w:num w:numId="10">
    <w:abstractNumId w:val="0"/>
  </w:num>
  <w:num w:numId="11">
    <w:abstractNumId w:val="14"/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9"/>
  </w:num>
  <w:num w:numId="20">
    <w:abstractNumId w:val="22"/>
  </w:num>
  <w:num w:numId="21">
    <w:abstractNumId w:val="19"/>
  </w:num>
  <w:num w:numId="22">
    <w:abstractNumId w:val="15"/>
  </w:num>
  <w:num w:numId="23">
    <w:abstractNumId w:val="18"/>
  </w:num>
  <w:num w:numId="24">
    <w:abstractNumId w:val="4"/>
  </w:num>
  <w:num w:numId="25">
    <w:abstractNumId w:val="11"/>
  </w:num>
  <w:num w:numId="26">
    <w:abstractNumId w:val="21"/>
  </w:num>
  <w:num w:numId="27">
    <w:abstractNumId w:val="20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intFractionalCharacterWidth/>
  <w:embedSystemFont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4E213A"/>
    <w:rsid w:val="00002F15"/>
    <w:rsid w:val="0000350A"/>
    <w:rsid w:val="0002213C"/>
    <w:rsid w:val="000262EB"/>
    <w:rsid w:val="00027575"/>
    <w:rsid w:val="00031153"/>
    <w:rsid w:val="00033B90"/>
    <w:rsid w:val="00033F1F"/>
    <w:rsid w:val="00034CC8"/>
    <w:rsid w:val="00035F58"/>
    <w:rsid w:val="000360BD"/>
    <w:rsid w:val="00040095"/>
    <w:rsid w:val="00040779"/>
    <w:rsid w:val="00040934"/>
    <w:rsid w:val="00041410"/>
    <w:rsid w:val="00047460"/>
    <w:rsid w:val="00053F6E"/>
    <w:rsid w:val="0006069F"/>
    <w:rsid w:val="00064588"/>
    <w:rsid w:val="00064A5A"/>
    <w:rsid w:val="0006709B"/>
    <w:rsid w:val="000715C0"/>
    <w:rsid w:val="00074620"/>
    <w:rsid w:val="00080512"/>
    <w:rsid w:val="000819AE"/>
    <w:rsid w:val="00085DFE"/>
    <w:rsid w:val="000927CB"/>
    <w:rsid w:val="000A4296"/>
    <w:rsid w:val="000B0525"/>
    <w:rsid w:val="000B08A2"/>
    <w:rsid w:val="000B6E3F"/>
    <w:rsid w:val="000C3828"/>
    <w:rsid w:val="000C7E99"/>
    <w:rsid w:val="000D23D0"/>
    <w:rsid w:val="000D555E"/>
    <w:rsid w:val="000D59D3"/>
    <w:rsid w:val="000D5A77"/>
    <w:rsid w:val="000D7D4C"/>
    <w:rsid w:val="000E1649"/>
    <w:rsid w:val="000E1B1C"/>
    <w:rsid w:val="000E2375"/>
    <w:rsid w:val="000F2D72"/>
    <w:rsid w:val="000F50A0"/>
    <w:rsid w:val="00100CDA"/>
    <w:rsid w:val="00100F86"/>
    <w:rsid w:val="00102603"/>
    <w:rsid w:val="00107D18"/>
    <w:rsid w:val="00112A5D"/>
    <w:rsid w:val="00116628"/>
    <w:rsid w:val="00120550"/>
    <w:rsid w:val="00121202"/>
    <w:rsid w:val="001232DD"/>
    <w:rsid w:val="00125E82"/>
    <w:rsid w:val="00133666"/>
    <w:rsid w:val="001340D9"/>
    <w:rsid w:val="00142497"/>
    <w:rsid w:val="00143B98"/>
    <w:rsid w:val="00145155"/>
    <w:rsid w:val="001476D2"/>
    <w:rsid w:val="00150811"/>
    <w:rsid w:val="001516E2"/>
    <w:rsid w:val="001534AE"/>
    <w:rsid w:val="00154186"/>
    <w:rsid w:val="00156EDE"/>
    <w:rsid w:val="00156F2A"/>
    <w:rsid w:val="00160C2A"/>
    <w:rsid w:val="00163B86"/>
    <w:rsid w:val="0016476D"/>
    <w:rsid w:val="0016790E"/>
    <w:rsid w:val="00167C42"/>
    <w:rsid w:val="0017135E"/>
    <w:rsid w:val="00173FFA"/>
    <w:rsid w:val="00177F25"/>
    <w:rsid w:val="00183D85"/>
    <w:rsid w:val="00185D87"/>
    <w:rsid w:val="001912C9"/>
    <w:rsid w:val="00193455"/>
    <w:rsid w:val="00193912"/>
    <w:rsid w:val="00195900"/>
    <w:rsid w:val="00196AE5"/>
    <w:rsid w:val="001A0DE2"/>
    <w:rsid w:val="001A1D58"/>
    <w:rsid w:val="001A4DCD"/>
    <w:rsid w:val="001A76AF"/>
    <w:rsid w:val="001C4E87"/>
    <w:rsid w:val="001C6FCB"/>
    <w:rsid w:val="001C794C"/>
    <w:rsid w:val="001D0FB1"/>
    <w:rsid w:val="001D21C4"/>
    <w:rsid w:val="001D26B9"/>
    <w:rsid w:val="001D4191"/>
    <w:rsid w:val="001D4924"/>
    <w:rsid w:val="001D6B17"/>
    <w:rsid w:val="001D73AA"/>
    <w:rsid w:val="001F03BB"/>
    <w:rsid w:val="001F3A31"/>
    <w:rsid w:val="001F446B"/>
    <w:rsid w:val="0020555C"/>
    <w:rsid w:val="00206B31"/>
    <w:rsid w:val="00207C4B"/>
    <w:rsid w:val="00210EC9"/>
    <w:rsid w:val="00211893"/>
    <w:rsid w:val="00221B91"/>
    <w:rsid w:val="00221E33"/>
    <w:rsid w:val="00222C9D"/>
    <w:rsid w:val="00225336"/>
    <w:rsid w:val="00225368"/>
    <w:rsid w:val="002253E2"/>
    <w:rsid w:val="00227A8A"/>
    <w:rsid w:val="002319F2"/>
    <w:rsid w:val="00231F40"/>
    <w:rsid w:val="002323E8"/>
    <w:rsid w:val="0023338F"/>
    <w:rsid w:val="00233AA5"/>
    <w:rsid w:val="00234228"/>
    <w:rsid w:val="00234360"/>
    <w:rsid w:val="00234F4D"/>
    <w:rsid w:val="00240CD1"/>
    <w:rsid w:val="00246F0A"/>
    <w:rsid w:val="00247D5A"/>
    <w:rsid w:val="00253FFF"/>
    <w:rsid w:val="002560DB"/>
    <w:rsid w:val="002561FC"/>
    <w:rsid w:val="0025793A"/>
    <w:rsid w:val="0026047F"/>
    <w:rsid w:val="00260552"/>
    <w:rsid w:val="002609E3"/>
    <w:rsid w:val="002650DD"/>
    <w:rsid w:val="0026560C"/>
    <w:rsid w:val="00270132"/>
    <w:rsid w:val="002765E0"/>
    <w:rsid w:val="00290574"/>
    <w:rsid w:val="00290A87"/>
    <w:rsid w:val="00292BF2"/>
    <w:rsid w:val="00293A23"/>
    <w:rsid w:val="0029553D"/>
    <w:rsid w:val="00296C4E"/>
    <w:rsid w:val="002A2834"/>
    <w:rsid w:val="002A2842"/>
    <w:rsid w:val="002A4C9C"/>
    <w:rsid w:val="002A5551"/>
    <w:rsid w:val="002A746A"/>
    <w:rsid w:val="002B293D"/>
    <w:rsid w:val="002B643E"/>
    <w:rsid w:val="002B679E"/>
    <w:rsid w:val="002B77A8"/>
    <w:rsid w:val="002C2BE6"/>
    <w:rsid w:val="002C4FC7"/>
    <w:rsid w:val="002C5320"/>
    <w:rsid w:val="002C6015"/>
    <w:rsid w:val="002C697C"/>
    <w:rsid w:val="002E0757"/>
    <w:rsid w:val="002E1871"/>
    <w:rsid w:val="002E525C"/>
    <w:rsid w:val="002E75ED"/>
    <w:rsid w:val="002E7A11"/>
    <w:rsid w:val="002F4F22"/>
    <w:rsid w:val="00300C55"/>
    <w:rsid w:val="00302D05"/>
    <w:rsid w:val="003108F7"/>
    <w:rsid w:val="00312204"/>
    <w:rsid w:val="00313A10"/>
    <w:rsid w:val="0031569E"/>
    <w:rsid w:val="0031617D"/>
    <w:rsid w:val="00317837"/>
    <w:rsid w:val="00320A34"/>
    <w:rsid w:val="00320AF6"/>
    <w:rsid w:val="00323613"/>
    <w:rsid w:val="00326387"/>
    <w:rsid w:val="0032691B"/>
    <w:rsid w:val="003273A0"/>
    <w:rsid w:val="00330A86"/>
    <w:rsid w:val="00346447"/>
    <w:rsid w:val="00350974"/>
    <w:rsid w:val="00350E96"/>
    <w:rsid w:val="003512AC"/>
    <w:rsid w:val="00352B18"/>
    <w:rsid w:val="00356AB2"/>
    <w:rsid w:val="00361A7D"/>
    <w:rsid w:val="0036392D"/>
    <w:rsid w:val="003668FD"/>
    <w:rsid w:val="00377D76"/>
    <w:rsid w:val="00381FD8"/>
    <w:rsid w:val="0038283A"/>
    <w:rsid w:val="00383CD4"/>
    <w:rsid w:val="00385EF7"/>
    <w:rsid w:val="00386296"/>
    <w:rsid w:val="0039145C"/>
    <w:rsid w:val="00392876"/>
    <w:rsid w:val="003A16EB"/>
    <w:rsid w:val="003A3C02"/>
    <w:rsid w:val="003B474E"/>
    <w:rsid w:val="003B4961"/>
    <w:rsid w:val="003C0D81"/>
    <w:rsid w:val="003C3158"/>
    <w:rsid w:val="003C638A"/>
    <w:rsid w:val="003C768A"/>
    <w:rsid w:val="003C7713"/>
    <w:rsid w:val="003D0130"/>
    <w:rsid w:val="003D0237"/>
    <w:rsid w:val="003D0D55"/>
    <w:rsid w:val="003D25C4"/>
    <w:rsid w:val="003D45DF"/>
    <w:rsid w:val="003E566A"/>
    <w:rsid w:val="003F5026"/>
    <w:rsid w:val="003F557D"/>
    <w:rsid w:val="003F6930"/>
    <w:rsid w:val="003F752F"/>
    <w:rsid w:val="00410AD1"/>
    <w:rsid w:val="004116FC"/>
    <w:rsid w:val="00414D2B"/>
    <w:rsid w:val="00441A8C"/>
    <w:rsid w:val="00441F94"/>
    <w:rsid w:val="00447EA1"/>
    <w:rsid w:val="00453476"/>
    <w:rsid w:val="00453545"/>
    <w:rsid w:val="00454880"/>
    <w:rsid w:val="00457821"/>
    <w:rsid w:val="00462BBC"/>
    <w:rsid w:val="004709BF"/>
    <w:rsid w:val="0047356C"/>
    <w:rsid w:val="00474592"/>
    <w:rsid w:val="0047661C"/>
    <w:rsid w:val="00480554"/>
    <w:rsid w:val="0048480E"/>
    <w:rsid w:val="00485264"/>
    <w:rsid w:val="0049075C"/>
    <w:rsid w:val="004A1303"/>
    <w:rsid w:val="004A70E1"/>
    <w:rsid w:val="004A77C6"/>
    <w:rsid w:val="004B19E2"/>
    <w:rsid w:val="004B1BD5"/>
    <w:rsid w:val="004B28A5"/>
    <w:rsid w:val="004B32E3"/>
    <w:rsid w:val="004B4BB7"/>
    <w:rsid w:val="004B609C"/>
    <w:rsid w:val="004C028F"/>
    <w:rsid w:val="004C4DD9"/>
    <w:rsid w:val="004C6F41"/>
    <w:rsid w:val="004D0D08"/>
    <w:rsid w:val="004D0F02"/>
    <w:rsid w:val="004D3514"/>
    <w:rsid w:val="004D3719"/>
    <w:rsid w:val="004D5230"/>
    <w:rsid w:val="004D6637"/>
    <w:rsid w:val="004D681D"/>
    <w:rsid w:val="004E0351"/>
    <w:rsid w:val="004E1225"/>
    <w:rsid w:val="004E213A"/>
    <w:rsid w:val="004E5CF5"/>
    <w:rsid w:val="004F1764"/>
    <w:rsid w:val="004F17A5"/>
    <w:rsid w:val="004F1EC1"/>
    <w:rsid w:val="004F3C62"/>
    <w:rsid w:val="004F4280"/>
    <w:rsid w:val="005008A0"/>
    <w:rsid w:val="005033DA"/>
    <w:rsid w:val="0050624A"/>
    <w:rsid w:val="00513687"/>
    <w:rsid w:val="00515FC5"/>
    <w:rsid w:val="00517B14"/>
    <w:rsid w:val="00517E2B"/>
    <w:rsid w:val="00520384"/>
    <w:rsid w:val="0053243F"/>
    <w:rsid w:val="0053416E"/>
    <w:rsid w:val="00534E6C"/>
    <w:rsid w:val="0053551F"/>
    <w:rsid w:val="005360C6"/>
    <w:rsid w:val="00557396"/>
    <w:rsid w:val="00562C4E"/>
    <w:rsid w:val="00562CB2"/>
    <w:rsid w:val="00563F2D"/>
    <w:rsid w:val="00564A36"/>
    <w:rsid w:val="00571883"/>
    <w:rsid w:val="005761D7"/>
    <w:rsid w:val="005817AB"/>
    <w:rsid w:val="005822E5"/>
    <w:rsid w:val="005876E3"/>
    <w:rsid w:val="00592701"/>
    <w:rsid w:val="005A5520"/>
    <w:rsid w:val="005A7DB7"/>
    <w:rsid w:val="005B7236"/>
    <w:rsid w:val="005B7AE2"/>
    <w:rsid w:val="005C045F"/>
    <w:rsid w:val="005C1919"/>
    <w:rsid w:val="005C1D47"/>
    <w:rsid w:val="005D0FE2"/>
    <w:rsid w:val="005D1156"/>
    <w:rsid w:val="005D2349"/>
    <w:rsid w:val="005D3A0A"/>
    <w:rsid w:val="005D42D8"/>
    <w:rsid w:val="005D4D83"/>
    <w:rsid w:val="005D647F"/>
    <w:rsid w:val="005E2EA9"/>
    <w:rsid w:val="005E3A77"/>
    <w:rsid w:val="005E41CD"/>
    <w:rsid w:val="005E52B8"/>
    <w:rsid w:val="005F60B9"/>
    <w:rsid w:val="005F73D6"/>
    <w:rsid w:val="006030C2"/>
    <w:rsid w:val="00603828"/>
    <w:rsid w:val="00603FC8"/>
    <w:rsid w:val="00613A17"/>
    <w:rsid w:val="00614987"/>
    <w:rsid w:val="00616F24"/>
    <w:rsid w:val="006172C7"/>
    <w:rsid w:val="00617EC6"/>
    <w:rsid w:val="006229CE"/>
    <w:rsid w:val="0063399F"/>
    <w:rsid w:val="00634AF0"/>
    <w:rsid w:val="006372A6"/>
    <w:rsid w:val="00640C67"/>
    <w:rsid w:val="0064133C"/>
    <w:rsid w:val="00644259"/>
    <w:rsid w:val="00644978"/>
    <w:rsid w:val="006528B8"/>
    <w:rsid w:val="0065338D"/>
    <w:rsid w:val="006615F9"/>
    <w:rsid w:val="0066295D"/>
    <w:rsid w:val="00664CAD"/>
    <w:rsid w:val="00670C97"/>
    <w:rsid w:val="006724B7"/>
    <w:rsid w:val="00674606"/>
    <w:rsid w:val="00680737"/>
    <w:rsid w:val="0069391D"/>
    <w:rsid w:val="006968E8"/>
    <w:rsid w:val="006A25BB"/>
    <w:rsid w:val="006A68BB"/>
    <w:rsid w:val="006A6D0A"/>
    <w:rsid w:val="006B436B"/>
    <w:rsid w:val="006C7617"/>
    <w:rsid w:val="006D63FE"/>
    <w:rsid w:val="006E05EF"/>
    <w:rsid w:val="006E56D5"/>
    <w:rsid w:val="006E5C55"/>
    <w:rsid w:val="006E76C5"/>
    <w:rsid w:val="006E7A4A"/>
    <w:rsid w:val="006E7D55"/>
    <w:rsid w:val="006F121D"/>
    <w:rsid w:val="006F2C06"/>
    <w:rsid w:val="006F42DA"/>
    <w:rsid w:val="006F6D85"/>
    <w:rsid w:val="006F7852"/>
    <w:rsid w:val="00705954"/>
    <w:rsid w:val="007064F3"/>
    <w:rsid w:val="0071271C"/>
    <w:rsid w:val="00712D73"/>
    <w:rsid w:val="00717582"/>
    <w:rsid w:val="00724FB2"/>
    <w:rsid w:val="007274FC"/>
    <w:rsid w:val="007316FA"/>
    <w:rsid w:val="007348E3"/>
    <w:rsid w:val="00734A5B"/>
    <w:rsid w:val="0073533C"/>
    <w:rsid w:val="007432C4"/>
    <w:rsid w:val="00747E59"/>
    <w:rsid w:val="00750219"/>
    <w:rsid w:val="0075108E"/>
    <w:rsid w:val="0076469E"/>
    <w:rsid w:val="007649F0"/>
    <w:rsid w:val="00765729"/>
    <w:rsid w:val="00770C3C"/>
    <w:rsid w:val="007736B5"/>
    <w:rsid w:val="0077457A"/>
    <w:rsid w:val="0077545A"/>
    <w:rsid w:val="00775BC1"/>
    <w:rsid w:val="00781ACE"/>
    <w:rsid w:val="007850C4"/>
    <w:rsid w:val="00785D5F"/>
    <w:rsid w:val="00790C61"/>
    <w:rsid w:val="00791A30"/>
    <w:rsid w:val="007926EB"/>
    <w:rsid w:val="00797356"/>
    <w:rsid w:val="007974D6"/>
    <w:rsid w:val="007A10F6"/>
    <w:rsid w:val="007A5309"/>
    <w:rsid w:val="007A6E6B"/>
    <w:rsid w:val="007A767D"/>
    <w:rsid w:val="007B43EC"/>
    <w:rsid w:val="007B491F"/>
    <w:rsid w:val="007B4D06"/>
    <w:rsid w:val="007B546A"/>
    <w:rsid w:val="007B6515"/>
    <w:rsid w:val="007C4E25"/>
    <w:rsid w:val="007D0921"/>
    <w:rsid w:val="007D0A51"/>
    <w:rsid w:val="007D2B2B"/>
    <w:rsid w:val="007D3DFB"/>
    <w:rsid w:val="007D59A6"/>
    <w:rsid w:val="007E175D"/>
    <w:rsid w:val="007F0F24"/>
    <w:rsid w:val="007F6862"/>
    <w:rsid w:val="0080071B"/>
    <w:rsid w:val="0080250D"/>
    <w:rsid w:val="0080467C"/>
    <w:rsid w:val="00805207"/>
    <w:rsid w:val="00806A95"/>
    <w:rsid w:val="00807BDE"/>
    <w:rsid w:val="0081410A"/>
    <w:rsid w:val="00821973"/>
    <w:rsid w:val="00824AFB"/>
    <w:rsid w:val="00836E9B"/>
    <w:rsid w:val="00837D38"/>
    <w:rsid w:val="00840D60"/>
    <w:rsid w:val="00842160"/>
    <w:rsid w:val="00850EF5"/>
    <w:rsid w:val="00851368"/>
    <w:rsid w:val="008523D1"/>
    <w:rsid w:val="00853581"/>
    <w:rsid w:val="008557BC"/>
    <w:rsid w:val="00857E3F"/>
    <w:rsid w:val="0086725E"/>
    <w:rsid w:val="00870151"/>
    <w:rsid w:val="0087036B"/>
    <w:rsid w:val="00873040"/>
    <w:rsid w:val="00873F33"/>
    <w:rsid w:val="00876C8B"/>
    <w:rsid w:val="0088075C"/>
    <w:rsid w:val="00881260"/>
    <w:rsid w:val="008832B3"/>
    <w:rsid w:val="00884E78"/>
    <w:rsid w:val="0089402C"/>
    <w:rsid w:val="008A077D"/>
    <w:rsid w:val="008B10BB"/>
    <w:rsid w:val="008B2053"/>
    <w:rsid w:val="008B5111"/>
    <w:rsid w:val="008C0384"/>
    <w:rsid w:val="008C41A6"/>
    <w:rsid w:val="008C7021"/>
    <w:rsid w:val="008C772B"/>
    <w:rsid w:val="008C7CF3"/>
    <w:rsid w:val="008D22ED"/>
    <w:rsid w:val="008D2750"/>
    <w:rsid w:val="008D334F"/>
    <w:rsid w:val="008D5514"/>
    <w:rsid w:val="008E3544"/>
    <w:rsid w:val="008E6CF3"/>
    <w:rsid w:val="008F0091"/>
    <w:rsid w:val="008F3901"/>
    <w:rsid w:val="008F4C9F"/>
    <w:rsid w:val="00911324"/>
    <w:rsid w:val="00912E97"/>
    <w:rsid w:val="009132C1"/>
    <w:rsid w:val="00917A96"/>
    <w:rsid w:val="009203D2"/>
    <w:rsid w:val="00930BDB"/>
    <w:rsid w:val="00936763"/>
    <w:rsid w:val="0094095E"/>
    <w:rsid w:val="00942385"/>
    <w:rsid w:val="009426F3"/>
    <w:rsid w:val="00943D2E"/>
    <w:rsid w:val="009450CD"/>
    <w:rsid w:val="00946AD3"/>
    <w:rsid w:val="009515BB"/>
    <w:rsid w:val="00952F8D"/>
    <w:rsid w:val="00955FA2"/>
    <w:rsid w:val="00961292"/>
    <w:rsid w:val="00961B3B"/>
    <w:rsid w:val="009641AA"/>
    <w:rsid w:val="00973075"/>
    <w:rsid w:val="00975461"/>
    <w:rsid w:val="009760BD"/>
    <w:rsid w:val="00982ECC"/>
    <w:rsid w:val="00983194"/>
    <w:rsid w:val="00984A26"/>
    <w:rsid w:val="00986B56"/>
    <w:rsid w:val="00990402"/>
    <w:rsid w:val="009A07D5"/>
    <w:rsid w:val="009A648A"/>
    <w:rsid w:val="009A6674"/>
    <w:rsid w:val="009A6EED"/>
    <w:rsid w:val="009B2B1D"/>
    <w:rsid w:val="009B38A8"/>
    <w:rsid w:val="009B71ED"/>
    <w:rsid w:val="009C59F5"/>
    <w:rsid w:val="009C72C9"/>
    <w:rsid w:val="009D205A"/>
    <w:rsid w:val="009D3951"/>
    <w:rsid w:val="009D4998"/>
    <w:rsid w:val="009D6035"/>
    <w:rsid w:val="009D7746"/>
    <w:rsid w:val="009E33E6"/>
    <w:rsid w:val="009E4A13"/>
    <w:rsid w:val="009E6DC8"/>
    <w:rsid w:val="009F03F7"/>
    <w:rsid w:val="009F67C7"/>
    <w:rsid w:val="009F7175"/>
    <w:rsid w:val="00A01A47"/>
    <w:rsid w:val="00A02730"/>
    <w:rsid w:val="00A059C4"/>
    <w:rsid w:val="00A10BCD"/>
    <w:rsid w:val="00A12239"/>
    <w:rsid w:val="00A16402"/>
    <w:rsid w:val="00A1689D"/>
    <w:rsid w:val="00A17DDB"/>
    <w:rsid w:val="00A20B40"/>
    <w:rsid w:val="00A2250F"/>
    <w:rsid w:val="00A2440D"/>
    <w:rsid w:val="00A25664"/>
    <w:rsid w:val="00A34533"/>
    <w:rsid w:val="00A35C4D"/>
    <w:rsid w:val="00A37047"/>
    <w:rsid w:val="00A4315C"/>
    <w:rsid w:val="00A53724"/>
    <w:rsid w:val="00A56566"/>
    <w:rsid w:val="00A565A8"/>
    <w:rsid w:val="00A626D8"/>
    <w:rsid w:val="00A62D01"/>
    <w:rsid w:val="00A63554"/>
    <w:rsid w:val="00A63A28"/>
    <w:rsid w:val="00A65E82"/>
    <w:rsid w:val="00A74EBE"/>
    <w:rsid w:val="00A74F81"/>
    <w:rsid w:val="00A83D41"/>
    <w:rsid w:val="00A849FF"/>
    <w:rsid w:val="00A8601B"/>
    <w:rsid w:val="00AA466A"/>
    <w:rsid w:val="00AB04F2"/>
    <w:rsid w:val="00AB6938"/>
    <w:rsid w:val="00AB7B48"/>
    <w:rsid w:val="00AC20B5"/>
    <w:rsid w:val="00AC72E7"/>
    <w:rsid w:val="00AD0019"/>
    <w:rsid w:val="00AD182F"/>
    <w:rsid w:val="00AD376F"/>
    <w:rsid w:val="00AD49E5"/>
    <w:rsid w:val="00AE5549"/>
    <w:rsid w:val="00AF7DD5"/>
    <w:rsid w:val="00B0468A"/>
    <w:rsid w:val="00B05CF3"/>
    <w:rsid w:val="00B05FF8"/>
    <w:rsid w:val="00B06FA9"/>
    <w:rsid w:val="00B07375"/>
    <w:rsid w:val="00B07642"/>
    <w:rsid w:val="00B105AF"/>
    <w:rsid w:val="00B109E7"/>
    <w:rsid w:val="00B1160B"/>
    <w:rsid w:val="00B1306C"/>
    <w:rsid w:val="00B13D22"/>
    <w:rsid w:val="00B17D8A"/>
    <w:rsid w:val="00B20E23"/>
    <w:rsid w:val="00B325EA"/>
    <w:rsid w:val="00B33625"/>
    <w:rsid w:val="00B36E85"/>
    <w:rsid w:val="00B51A1C"/>
    <w:rsid w:val="00B5320B"/>
    <w:rsid w:val="00B539BD"/>
    <w:rsid w:val="00B604C6"/>
    <w:rsid w:val="00B63A5E"/>
    <w:rsid w:val="00B7042F"/>
    <w:rsid w:val="00B8153A"/>
    <w:rsid w:val="00B8387B"/>
    <w:rsid w:val="00B872D3"/>
    <w:rsid w:val="00B939BA"/>
    <w:rsid w:val="00B9549E"/>
    <w:rsid w:val="00BA504B"/>
    <w:rsid w:val="00BA521D"/>
    <w:rsid w:val="00BA73DB"/>
    <w:rsid w:val="00BB019E"/>
    <w:rsid w:val="00BB4263"/>
    <w:rsid w:val="00BB438D"/>
    <w:rsid w:val="00BC05CF"/>
    <w:rsid w:val="00BC6237"/>
    <w:rsid w:val="00BC6F93"/>
    <w:rsid w:val="00BD2396"/>
    <w:rsid w:val="00BD34A8"/>
    <w:rsid w:val="00BD39A6"/>
    <w:rsid w:val="00BD6EB0"/>
    <w:rsid w:val="00BE0544"/>
    <w:rsid w:val="00BE0F37"/>
    <w:rsid w:val="00BE543D"/>
    <w:rsid w:val="00BF0CB6"/>
    <w:rsid w:val="00BF1115"/>
    <w:rsid w:val="00BF3155"/>
    <w:rsid w:val="00BF4D89"/>
    <w:rsid w:val="00BF7D55"/>
    <w:rsid w:val="00C002A3"/>
    <w:rsid w:val="00C00E18"/>
    <w:rsid w:val="00C02C18"/>
    <w:rsid w:val="00C065C8"/>
    <w:rsid w:val="00C103A0"/>
    <w:rsid w:val="00C21396"/>
    <w:rsid w:val="00C22B93"/>
    <w:rsid w:val="00C25087"/>
    <w:rsid w:val="00C25344"/>
    <w:rsid w:val="00C27F1D"/>
    <w:rsid w:val="00C303CF"/>
    <w:rsid w:val="00C32338"/>
    <w:rsid w:val="00C326F0"/>
    <w:rsid w:val="00C3321F"/>
    <w:rsid w:val="00C3432D"/>
    <w:rsid w:val="00C4012C"/>
    <w:rsid w:val="00C40555"/>
    <w:rsid w:val="00C40FD4"/>
    <w:rsid w:val="00C4241B"/>
    <w:rsid w:val="00C457D8"/>
    <w:rsid w:val="00C503B1"/>
    <w:rsid w:val="00C52407"/>
    <w:rsid w:val="00C52514"/>
    <w:rsid w:val="00C52857"/>
    <w:rsid w:val="00C62CBB"/>
    <w:rsid w:val="00C73602"/>
    <w:rsid w:val="00C74198"/>
    <w:rsid w:val="00C82BE0"/>
    <w:rsid w:val="00C9081B"/>
    <w:rsid w:val="00C92203"/>
    <w:rsid w:val="00C93615"/>
    <w:rsid w:val="00C96E80"/>
    <w:rsid w:val="00C977E6"/>
    <w:rsid w:val="00CA06F0"/>
    <w:rsid w:val="00CA3B55"/>
    <w:rsid w:val="00CA4EC9"/>
    <w:rsid w:val="00CB32D8"/>
    <w:rsid w:val="00CB5BDB"/>
    <w:rsid w:val="00CB5E6A"/>
    <w:rsid w:val="00CB7AA5"/>
    <w:rsid w:val="00CC109D"/>
    <w:rsid w:val="00CC397F"/>
    <w:rsid w:val="00CC4091"/>
    <w:rsid w:val="00CC49EF"/>
    <w:rsid w:val="00CC4BC2"/>
    <w:rsid w:val="00CC5BF0"/>
    <w:rsid w:val="00CD2A15"/>
    <w:rsid w:val="00CD5F2C"/>
    <w:rsid w:val="00CE0F67"/>
    <w:rsid w:val="00CE2574"/>
    <w:rsid w:val="00CE4550"/>
    <w:rsid w:val="00CE6243"/>
    <w:rsid w:val="00D00E42"/>
    <w:rsid w:val="00D044A9"/>
    <w:rsid w:val="00D0503C"/>
    <w:rsid w:val="00D07094"/>
    <w:rsid w:val="00D1058B"/>
    <w:rsid w:val="00D117F4"/>
    <w:rsid w:val="00D1194D"/>
    <w:rsid w:val="00D12379"/>
    <w:rsid w:val="00D12C19"/>
    <w:rsid w:val="00D13320"/>
    <w:rsid w:val="00D2003C"/>
    <w:rsid w:val="00D21044"/>
    <w:rsid w:val="00D21E75"/>
    <w:rsid w:val="00D22830"/>
    <w:rsid w:val="00D23C5E"/>
    <w:rsid w:val="00D34710"/>
    <w:rsid w:val="00D356FD"/>
    <w:rsid w:val="00D42C56"/>
    <w:rsid w:val="00D50F08"/>
    <w:rsid w:val="00D51A3A"/>
    <w:rsid w:val="00D54EAA"/>
    <w:rsid w:val="00D5568E"/>
    <w:rsid w:val="00D6059A"/>
    <w:rsid w:val="00D6296F"/>
    <w:rsid w:val="00D647FD"/>
    <w:rsid w:val="00D66B2D"/>
    <w:rsid w:val="00D66B7C"/>
    <w:rsid w:val="00D70785"/>
    <w:rsid w:val="00D71390"/>
    <w:rsid w:val="00D71EE5"/>
    <w:rsid w:val="00D73735"/>
    <w:rsid w:val="00D7437E"/>
    <w:rsid w:val="00D80DBE"/>
    <w:rsid w:val="00D8269E"/>
    <w:rsid w:val="00D8626E"/>
    <w:rsid w:val="00D92165"/>
    <w:rsid w:val="00D922B2"/>
    <w:rsid w:val="00DA11B2"/>
    <w:rsid w:val="00DA122C"/>
    <w:rsid w:val="00DA124C"/>
    <w:rsid w:val="00DA1F80"/>
    <w:rsid w:val="00DA5A75"/>
    <w:rsid w:val="00DA5EA1"/>
    <w:rsid w:val="00DA6272"/>
    <w:rsid w:val="00DB01EF"/>
    <w:rsid w:val="00DB0BA5"/>
    <w:rsid w:val="00DB1FDB"/>
    <w:rsid w:val="00DB23B0"/>
    <w:rsid w:val="00DC00B9"/>
    <w:rsid w:val="00DC0ADD"/>
    <w:rsid w:val="00DC309B"/>
    <w:rsid w:val="00DC30F6"/>
    <w:rsid w:val="00DC4DA2"/>
    <w:rsid w:val="00DD46E1"/>
    <w:rsid w:val="00DE2CD9"/>
    <w:rsid w:val="00DE3CF0"/>
    <w:rsid w:val="00DE5451"/>
    <w:rsid w:val="00DE60C5"/>
    <w:rsid w:val="00DE7363"/>
    <w:rsid w:val="00DF0A15"/>
    <w:rsid w:val="00DF6F37"/>
    <w:rsid w:val="00E00441"/>
    <w:rsid w:val="00E023D6"/>
    <w:rsid w:val="00E05A7A"/>
    <w:rsid w:val="00E10D94"/>
    <w:rsid w:val="00E12D98"/>
    <w:rsid w:val="00E14D40"/>
    <w:rsid w:val="00E15227"/>
    <w:rsid w:val="00E15DF1"/>
    <w:rsid w:val="00E22AF3"/>
    <w:rsid w:val="00E2529C"/>
    <w:rsid w:val="00E27CA0"/>
    <w:rsid w:val="00E3096E"/>
    <w:rsid w:val="00E30CCE"/>
    <w:rsid w:val="00E30E4F"/>
    <w:rsid w:val="00E34AFF"/>
    <w:rsid w:val="00E4097B"/>
    <w:rsid w:val="00E5133B"/>
    <w:rsid w:val="00E54D54"/>
    <w:rsid w:val="00E55B65"/>
    <w:rsid w:val="00E57777"/>
    <w:rsid w:val="00E57ED0"/>
    <w:rsid w:val="00E61023"/>
    <w:rsid w:val="00E62865"/>
    <w:rsid w:val="00E65F33"/>
    <w:rsid w:val="00E8193C"/>
    <w:rsid w:val="00E83365"/>
    <w:rsid w:val="00E84A08"/>
    <w:rsid w:val="00E855A3"/>
    <w:rsid w:val="00E9551E"/>
    <w:rsid w:val="00E974A5"/>
    <w:rsid w:val="00EA03CB"/>
    <w:rsid w:val="00EA46ED"/>
    <w:rsid w:val="00EA59EE"/>
    <w:rsid w:val="00EA6CAB"/>
    <w:rsid w:val="00EB2579"/>
    <w:rsid w:val="00EB7EA4"/>
    <w:rsid w:val="00EC4A25"/>
    <w:rsid w:val="00EC5DA1"/>
    <w:rsid w:val="00EC74E9"/>
    <w:rsid w:val="00ED38AC"/>
    <w:rsid w:val="00ED5B9E"/>
    <w:rsid w:val="00EE2011"/>
    <w:rsid w:val="00EE2967"/>
    <w:rsid w:val="00EE2D84"/>
    <w:rsid w:val="00EE38C3"/>
    <w:rsid w:val="00EE6789"/>
    <w:rsid w:val="00EF19D9"/>
    <w:rsid w:val="00EF7CCF"/>
    <w:rsid w:val="00F04F8B"/>
    <w:rsid w:val="00F1189E"/>
    <w:rsid w:val="00F11D29"/>
    <w:rsid w:val="00F16A0D"/>
    <w:rsid w:val="00F20104"/>
    <w:rsid w:val="00F22E66"/>
    <w:rsid w:val="00F239DB"/>
    <w:rsid w:val="00F241C5"/>
    <w:rsid w:val="00F2542A"/>
    <w:rsid w:val="00F37144"/>
    <w:rsid w:val="00F37854"/>
    <w:rsid w:val="00F41AC0"/>
    <w:rsid w:val="00F43CD2"/>
    <w:rsid w:val="00F43DCD"/>
    <w:rsid w:val="00F43E00"/>
    <w:rsid w:val="00F470FA"/>
    <w:rsid w:val="00F50479"/>
    <w:rsid w:val="00F6290E"/>
    <w:rsid w:val="00F650B2"/>
    <w:rsid w:val="00F655A1"/>
    <w:rsid w:val="00F66E9B"/>
    <w:rsid w:val="00F67163"/>
    <w:rsid w:val="00F67C5D"/>
    <w:rsid w:val="00F67E9D"/>
    <w:rsid w:val="00F80D18"/>
    <w:rsid w:val="00F830B0"/>
    <w:rsid w:val="00F86C9A"/>
    <w:rsid w:val="00F907F1"/>
    <w:rsid w:val="00FA1266"/>
    <w:rsid w:val="00FA3191"/>
    <w:rsid w:val="00FA7213"/>
    <w:rsid w:val="00FA7251"/>
    <w:rsid w:val="00FB2ABD"/>
    <w:rsid w:val="00FB2B15"/>
    <w:rsid w:val="00FB3F40"/>
    <w:rsid w:val="00FB708C"/>
    <w:rsid w:val="00FC0B09"/>
    <w:rsid w:val="00FC0C01"/>
    <w:rsid w:val="00FC1D21"/>
    <w:rsid w:val="00FD291D"/>
    <w:rsid w:val="00FE47FB"/>
    <w:rsid w:val="00FE7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438D"/>
    <w:pPr>
      <w:spacing w:after="180"/>
    </w:pPr>
    <w:rPr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438D"/>
    <w:pPr>
      <w:keepNext/>
      <w:keepLines/>
      <w:numPr>
        <w:numId w:val="1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BB43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BB43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BB438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BB438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BB438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BB438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BB438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BB43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668FD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668FD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668FD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668FD"/>
    <w:rPr>
      <w:rFonts w:ascii="Calibri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668FD"/>
    <w:rPr>
      <w:rFonts w:ascii="Calibri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668FD"/>
    <w:rPr>
      <w:rFonts w:ascii="Calibri" w:hAnsi="Calibri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668FD"/>
    <w:rPr>
      <w:rFonts w:ascii="Calibri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668FD"/>
    <w:rPr>
      <w:rFonts w:ascii="Calibri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668FD"/>
    <w:rPr>
      <w:rFonts w:ascii="Cambria" w:hAnsi="Cambria" w:cs="Times New Roman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BB438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rsid w:val="00BB438D"/>
    <w:pPr>
      <w:ind w:left="1418" w:hanging="1418"/>
    </w:pPr>
  </w:style>
  <w:style w:type="paragraph" w:styleId="TOC8">
    <w:name w:val="toc 8"/>
    <w:basedOn w:val="TOC1"/>
    <w:uiPriority w:val="99"/>
    <w:semiHidden/>
    <w:rsid w:val="00BB438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rsid w:val="00BB438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EQ">
    <w:name w:val="EQ"/>
    <w:basedOn w:val="Normal"/>
    <w:next w:val="Normal"/>
    <w:uiPriority w:val="99"/>
    <w:rsid w:val="00BB438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BB438D"/>
  </w:style>
  <w:style w:type="paragraph" w:styleId="Header">
    <w:name w:val="header"/>
    <w:basedOn w:val="Normal"/>
    <w:link w:val="HeaderChar"/>
    <w:uiPriority w:val="99"/>
    <w:rsid w:val="00BB438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668FD"/>
    <w:rPr>
      <w:rFonts w:cs="Times New Roman"/>
      <w:sz w:val="20"/>
      <w:szCs w:val="20"/>
      <w:lang w:val="en-GB" w:eastAsia="en-US"/>
    </w:rPr>
  </w:style>
  <w:style w:type="paragraph" w:customStyle="1" w:styleId="ZD">
    <w:name w:val="ZD"/>
    <w:uiPriority w:val="99"/>
    <w:rsid w:val="00BB438D"/>
    <w:pPr>
      <w:framePr w:wrap="notBeside" w:vAnchor="page" w:hAnchor="margin" w:y="15764"/>
      <w:widowControl w:val="0"/>
    </w:pPr>
    <w:rPr>
      <w:rFonts w:ascii="Arial" w:hAnsi="Arial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99"/>
    <w:semiHidden/>
    <w:rsid w:val="00BB438D"/>
    <w:pPr>
      <w:ind w:left="1701" w:hanging="1701"/>
    </w:pPr>
  </w:style>
  <w:style w:type="paragraph" w:styleId="TOC4">
    <w:name w:val="toc 4"/>
    <w:basedOn w:val="TOC3"/>
    <w:uiPriority w:val="99"/>
    <w:semiHidden/>
    <w:rsid w:val="00BB438D"/>
    <w:pPr>
      <w:ind w:left="1418" w:hanging="1418"/>
    </w:pPr>
  </w:style>
  <w:style w:type="paragraph" w:styleId="TOC3">
    <w:name w:val="toc 3"/>
    <w:basedOn w:val="TOC2"/>
    <w:uiPriority w:val="99"/>
    <w:semiHidden/>
    <w:rsid w:val="00BB438D"/>
    <w:pPr>
      <w:ind w:left="1134" w:hanging="1134"/>
    </w:pPr>
  </w:style>
  <w:style w:type="paragraph" w:styleId="TOC2">
    <w:name w:val="toc 2"/>
    <w:basedOn w:val="TOC1"/>
    <w:uiPriority w:val="39"/>
    <w:rsid w:val="00BB438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BB43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668FD"/>
    <w:rPr>
      <w:rFonts w:cs="Times New Roman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BB438D"/>
    <w:pPr>
      <w:outlineLvl w:val="9"/>
    </w:pPr>
  </w:style>
  <w:style w:type="paragraph" w:customStyle="1" w:styleId="NF">
    <w:name w:val="NF"/>
    <w:basedOn w:val="NO"/>
    <w:uiPriority w:val="99"/>
    <w:rsid w:val="00BB43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uiPriority w:val="99"/>
    <w:rsid w:val="00BB438D"/>
    <w:pPr>
      <w:keepLines/>
      <w:ind w:left="1135" w:hanging="851"/>
    </w:pPr>
  </w:style>
  <w:style w:type="paragraph" w:customStyle="1" w:styleId="PL">
    <w:name w:val="PL"/>
    <w:uiPriority w:val="99"/>
    <w:rsid w:val="00BB43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szCs w:val="20"/>
      <w:lang w:val="en-GB" w:eastAsia="en-US"/>
    </w:rPr>
  </w:style>
  <w:style w:type="paragraph" w:customStyle="1" w:styleId="TAR">
    <w:name w:val="TAR"/>
    <w:basedOn w:val="TAL"/>
    <w:uiPriority w:val="99"/>
    <w:rsid w:val="00BB438D"/>
    <w:pPr>
      <w:jc w:val="right"/>
    </w:pPr>
  </w:style>
  <w:style w:type="paragraph" w:customStyle="1" w:styleId="TAL">
    <w:name w:val="TAL"/>
    <w:basedOn w:val="Normal"/>
    <w:link w:val="TALChar"/>
    <w:uiPriority w:val="99"/>
    <w:rsid w:val="00BB43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uiPriority w:val="99"/>
    <w:rsid w:val="00BB438D"/>
    <w:rPr>
      <w:b/>
    </w:rPr>
  </w:style>
  <w:style w:type="paragraph" w:customStyle="1" w:styleId="TAC">
    <w:name w:val="TAC"/>
    <w:basedOn w:val="TAL"/>
    <w:uiPriority w:val="99"/>
    <w:rsid w:val="00BB438D"/>
    <w:pPr>
      <w:jc w:val="center"/>
    </w:pPr>
  </w:style>
  <w:style w:type="paragraph" w:customStyle="1" w:styleId="LD">
    <w:name w:val="LD"/>
    <w:uiPriority w:val="99"/>
    <w:rsid w:val="00BB438D"/>
    <w:pPr>
      <w:keepNext/>
      <w:keepLines/>
      <w:spacing w:line="180" w:lineRule="exact"/>
    </w:pPr>
    <w:rPr>
      <w:rFonts w:ascii="Courier New" w:hAnsi="Courier New"/>
      <w:noProof/>
      <w:sz w:val="20"/>
      <w:szCs w:val="20"/>
      <w:lang w:val="en-GB" w:eastAsia="en-US"/>
    </w:rPr>
  </w:style>
  <w:style w:type="paragraph" w:customStyle="1" w:styleId="EX">
    <w:name w:val="EX"/>
    <w:basedOn w:val="Normal"/>
    <w:uiPriority w:val="99"/>
    <w:rsid w:val="00BB438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BB438D"/>
    <w:pPr>
      <w:spacing w:after="0"/>
    </w:pPr>
  </w:style>
  <w:style w:type="paragraph" w:customStyle="1" w:styleId="NW">
    <w:name w:val="NW"/>
    <w:basedOn w:val="NO"/>
    <w:uiPriority w:val="99"/>
    <w:rsid w:val="00BB438D"/>
    <w:pPr>
      <w:spacing w:after="0"/>
    </w:pPr>
  </w:style>
  <w:style w:type="paragraph" w:customStyle="1" w:styleId="EW">
    <w:name w:val="EW"/>
    <w:basedOn w:val="EX"/>
    <w:uiPriority w:val="99"/>
    <w:rsid w:val="00BB438D"/>
    <w:pPr>
      <w:spacing w:after="0"/>
    </w:pPr>
  </w:style>
  <w:style w:type="paragraph" w:customStyle="1" w:styleId="B1">
    <w:name w:val="B1"/>
    <w:basedOn w:val="Normal"/>
    <w:uiPriority w:val="99"/>
    <w:rsid w:val="00BB438D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BB438D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BB438D"/>
    <w:pPr>
      <w:ind w:left="2268" w:hanging="2268"/>
    </w:pPr>
  </w:style>
  <w:style w:type="paragraph" w:customStyle="1" w:styleId="EditorsNote">
    <w:name w:val="Editor's Note"/>
    <w:basedOn w:val="NO"/>
    <w:uiPriority w:val="99"/>
    <w:rsid w:val="00BB438D"/>
    <w:rPr>
      <w:color w:val="FF0000"/>
    </w:rPr>
  </w:style>
  <w:style w:type="paragraph" w:customStyle="1" w:styleId="TH">
    <w:name w:val="TH"/>
    <w:basedOn w:val="Normal"/>
    <w:uiPriority w:val="99"/>
    <w:rsid w:val="00BB43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BB43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szCs w:val="20"/>
      <w:lang w:val="en-GB" w:eastAsia="en-US"/>
    </w:rPr>
  </w:style>
  <w:style w:type="paragraph" w:customStyle="1" w:styleId="ZB">
    <w:name w:val="ZB"/>
    <w:uiPriority w:val="99"/>
    <w:rsid w:val="00BB438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sz w:val="20"/>
      <w:szCs w:val="20"/>
      <w:lang w:val="en-GB" w:eastAsia="en-US"/>
    </w:rPr>
  </w:style>
  <w:style w:type="paragraph" w:customStyle="1" w:styleId="ZT">
    <w:name w:val="ZT"/>
    <w:uiPriority w:val="99"/>
    <w:rsid w:val="00BB438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szCs w:val="20"/>
      <w:lang w:val="en-GB" w:eastAsia="en-US"/>
    </w:rPr>
  </w:style>
  <w:style w:type="paragraph" w:customStyle="1" w:styleId="ZU">
    <w:name w:val="ZU"/>
    <w:uiPriority w:val="99"/>
    <w:rsid w:val="00BB438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TAN">
    <w:name w:val="TAN"/>
    <w:basedOn w:val="TAL"/>
    <w:uiPriority w:val="99"/>
    <w:rsid w:val="00BB438D"/>
    <w:pPr>
      <w:ind w:left="851" w:hanging="851"/>
    </w:pPr>
  </w:style>
  <w:style w:type="paragraph" w:customStyle="1" w:styleId="ZH">
    <w:name w:val="ZH"/>
    <w:uiPriority w:val="99"/>
    <w:rsid w:val="00BB438D"/>
    <w:pPr>
      <w:framePr w:wrap="notBeside" w:vAnchor="page" w:hAnchor="margin" w:xAlign="center" w:y="6805"/>
      <w:widowControl w:val="0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TF">
    <w:name w:val="TF"/>
    <w:basedOn w:val="TH"/>
    <w:uiPriority w:val="99"/>
    <w:rsid w:val="00BB438D"/>
    <w:pPr>
      <w:keepNext w:val="0"/>
      <w:spacing w:before="0" w:after="240"/>
    </w:pPr>
  </w:style>
  <w:style w:type="paragraph" w:customStyle="1" w:styleId="ZG">
    <w:name w:val="ZG"/>
    <w:uiPriority w:val="99"/>
    <w:rsid w:val="00BB438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B2">
    <w:name w:val="B2"/>
    <w:basedOn w:val="Normal"/>
    <w:uiPriority w:val="99"/>
    <w:rsid w:val="00BB438D"/>
    <w:pPr>
      <w:ind w:left="851" w:hanging="284"/>
    </w:pPr>
  </w:style>
  <w:style w:type="paragraph" w:customStyle="1" w:styleId="B3">
    <w:name w:val="B3"/>
    <w:basedOn w:val="Normal"/>
    <w:uiPriority w:val="99"/>
    <w:rsid w:val="00BB438D"/>
    <w:pPr>
      <w:ind w:left="1135" w:hanging="284"/>
    </w:pPr>
  </w:style>
  <w:style w:type="paragraph" w:customStyle="1" w:styleId="B4">
    <w:name w:val="B4"/>
    <w:basedOn w:val="Normal"/>
    <w:uiPriority w:val="99"/>
    <w:rsid w:val="00BB438D"/>
    <w:pPr>
      <w:ind w:left="1418" w:hanging="284"/>
    </w:pPr>
  </w:style>
  <w:style w:type="paragraph" w:customStyle="1" w:styleId="B5">
    <w:name w:val="B5"/>
    <w:basedOn w:val="Normal"/>
    <w:uiPriority w:val="99"/>
    <w:rsid w:val="00BB438D"/>
    <w:pPr>
      <w:ind w:left="1702" w:hanging="284"/>
    </w:pPr>
  </w:style>
  <w:style w:type="paragraph" w:customStyle="1" w:styleId="ZTD">
    <w:name w:val="ZTD"/>
    <w:basedOn w:val="ZB"/>
    <w:uiPriority w:val="99"/>
    <w:rsid w:val="00BB438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BB438D"/>
    <w:pPr>
      <w:framePr w:wrap="notBeside" w:y="16161"/>
    </w:pPr>
  </w:style>
  <w:style w:type="paragraph" w:customStyle="1" w:styleId="TAJ">
    <w:name w:val="TAJ"/>
    <w:basedOn w:val="TH"/>
    <w:uiPriority w:val="99"/>
    <w:rsid w:val="00BB438D"/>
  </w:style>
  <w:style w:type="paragraph" w:customStyle="1" w:styleId="Guidance">
    <w:name w:val="Guidance"/>
    <w:basedOn w:val="Normal"/>
    <w:uiPriority w:val="99"/>
    <w:rsid w:val="00BB438D"/>
    <w:rPr>
      <w:i/>
      <w:color w:val="0000FF"/>
    </w:rPr>
  </w:style>
  <w:style w:type="character" w:styleId="CommentReference">
    <w:name w:val="annotation reference"/>
    <w:basedOn w:val="DefaultParagraphFont"/>
    <w:rsid w:val="00177F2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177F25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locked/>
    <w:rsid w:val="007316FA"/>
    <w:rPr>
      <w:rFonts w:cs="Times New Roman"/>
      <w:lang w:val="en-GB" w:eastAsia="ja-JP" w:bidi="ar-SA"/>
    </w:rPr>
  </w:style>
  <w:style w:type="paragraph" w:styleId="NormalWeb">
    <w:name w:val="Normal (Web)"/>
    <w:basedOn w:val="Normal"/>
    <w:uiPriority w:val="99"/>
    <w:rsid w:val="00177F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77F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68FD"/>
    <w:rPr>
      <w:rFonts w:cs="Times New Roman"/>
      <w:sz w:val="2"/>
      <w:lang w:val="en-GB" w:eastAsia="en-US"/>
    </w:rPr>
  </w:style>
  <w:style w:type="character" w:customStyle="1" w:styleId="TALChar">
    <w:name w:val="TAL Char"/>
    <w:basedOn w:val="DefaultParagraphFont"/>
    <w:link w:val="TAL"/>
    <w:uiPriority w:val="99"/>
    <w:locked/>
    <w:rsid w:val="00E54D54"/>
    <w:rPr>
      <w:rFonts w:ascii="Arial" w:hAnsi="Arial" w:cs="Times New Roman"/>
      <w:sz w:val="18"/>
      <w:lang w:val="en-GB" w:eastAsia="en-US" w:bidi="ar-SA"/>
    </w:rPr>
  </w:style>
  <w:style w:type="paragraph" w:customStyle="1" w:styleId="CharChar">
    <w:name w:val="Char Char"/>
    <w:autoRedefine/>
    <w:uiPriority w:val="99"/>
    <w:semiHidden/>
    <w:rsid w:val="00F37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99"/>
    <w:qFormat/>
    <w:rsid w:val="00F2542A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rsid w:val="006372A6"/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E0757"/>
    <w:rPr>
      <w:rFonts w:cs="Times New Roman"/>
      <w:lang w:val="en-GB" w:eastAsia="en-US" w:bidi="ar-SA"/>
    </w:rPr>
  </w:style>
  <w:style w:type="character" w:styleId="FootnoteReference">
    <w:name w:val="footnote reference"/>
    <w:basedOn w:val="DefaultParagraphFont"/>
    <w:uiPriority w:val="99"/>
    <w:semiHidden/>
    <w:rsid w:val="006372A6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rsid w:val="00F650B2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668FD"/>
    <w:rPr>
      <w:rFonts w:cs="Times New Roman"/>
      <w:sz w:val="20"/>
      <w:szCs w:val="20"/>
      <w:lang w:val="en-GB" w:eastAsia="en-US"/>
    </w:rPr>
  </w:style>
  <w:style w:type="paragraph" w:customStyle="1" w:styleId="StyleBefore6pt">
    <w:name w:val="Style Before:  6 pt"/>
    <w:basedOn w:val="Normal"/>
    <w:uiPriority w:val="99"/>
    <w:rsid w:val="006A6D0A"/>
    <w:pPr>
      <w:spacing w:before="120" w:after="0"/>
    </w:pPr>
    <w:rPr>
      <w:sz w:val="24"/>
      <w:lang w:val="en-US"/>
    </w:rPr>
  </w:style>
  <w:style w:type="table" w:styleId="TableGrid">
    <w:name w:val="Table Grid"/>
    <w:basedOn w:val="TableNormal"/>
    <w:uiPriority w:val="99"/>
    <w:rsid w:val="006A6D0A"/>
    <w:pPr>
      <w:spacing w:before="12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uiPriority w:val="99"/>
    <w:rsid w:val="00D6296F"/>
    <w:pPr>
      <w:spacing w:after="120"/>
    </w:pPr>
    <w:rPr>
      <w:rFonts w:ascii="Arial" w:eastAsia="SimSun" w:hAnsi="Arial"/>
      <w:sz w:val="20"/>
      <w:szCs w:val="20"/>
      <w:lang w:val="en-GB" w:eastAsia="en-US"/>
    </w:rPr>
  </w:style>
  <w:style w:type="paragraph" w:customStyle="1" w:styleId="BodyTextKeep">
    <w:name w:val="Body Text Keep"/>
    <w:basedOn w:val="Normal"/>
    <w:link w:val="BodyTextKeepChar"/>
    <w:uiPriority w:val="99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paragraph" w:customStyle="1" w:styleId="BodyTextKeepCharChar">
    <w:name w:val="Body Text Keep Char Char"/>
    <w:basedOn w:val="Normal"/>
    <w:link w:val="BodyTextKeepCharCharChar"/>
    <w:uiPriority w:val="99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basedOn w:val="DefaultParagraphFont"/>
    <w:link w:val="BodyTextKeepCharChar"/>
    <w:uiPriority w:val="99"/>
    <w:locked/>
    <w:rsid w:val="00881260"/>
    <w:rPr>
      <w:rFonts w:ascii="Arial" w:hAnsi="Arial" w:cs="Times New Roman"/>
      <w:spacing w:val="-5"/>
      <w:sz w:val="22"/>
      <w:lang w:val="en-US" w:eastAsia="en-US" w:bidi="ar-SA"/>
    </w:rPr>
  </w:style>
  <w:style w:type="character" w:styleId="Strong">
    <w:name w:val="Strong"/>
    <w:basedOn w:val="DefaultParagraphFont"/>
    <w:uiPriority w:val="99"/>
    <w:qFormat/>
    <w:rsid w:val="006E56D5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0350A"/>
    <w:rPr>
      <w:rFonts w:cs="Times New Roman"/>
      <w:color w:val="0000FF"/>
      <w:u w:val="single"/>
    </w:rPr>
  </w:style>
  <w:style w:type="paragraph" w:styleId="List">
    <w:name w:val="List"/>
    <w:basedOn w:val="Normal"/>
    <w:uiPriority w:val="99"/>
    <w:rsid w:val="004F1764"/>
    <w:pPr>
      <w:ind w:left="283" w:hanging="283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37144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668FD"/>
    <w:rPr>
      <w:rFonts w:cs="Times New Roman"/>
      <w:b/>
      <w:bCs/>
      <w:sz w:val="20"/>
      <w:szCs w:val="20"/>
      <w:lang w:val="en-GB" w:eastAsia="en-US" w:bidi="ar-SA"/>
    </w:rPr>
  </w:style>
  <w:style w:type="paragraph" w:customStyle="1" w:styleId="Default">
    <w:name w:val="Default"/>
    <w:uiPriority w:val="99"/>
    <w:rsid w:val="001D6B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99"/>
    <w:qFormat/>
    <w:rsid w:val="00FB3F40"/>
    <w:rPr>
      <w:rFonts w:cs="Times New Roman"/>
      <w:i/>
      <w:iCs/>
    </w:rPr>
  </w:style>
  <w:style w:type="character" w:customStyle="1" w:styleId="BodyTextKeepChar">
    <w:name w:val="Body Text Keep Char"/>
    <w:basedOn w:val="DefaultParagraphFont"/>
    <w:link w:val="BodyTextKeep"/>
    <w:uiPriority w:val="99"/>
    <w:locked/>
    <w:rsid w:val="007316FA"/>
    <w:rPr>
      <w:rFonts w:ascii="Arial" w:hAnsi="Arial" w:cs="Times New Roman"/>
      <w:spacing w:val="-5"/>
      <w:sz w:val="22"/>
      <w:lang w:val="en-US" w:eastAsia="en-US" w:bidi="ar-SA"/>
    </w:rPr>
  </w:style>
  <w:style w:type="paragraph" w:customStyle="1" w:styleId="Bullist">
    <w:name w:val="Bullist"/>
    <w:basedOn w:val="Normal"/>
    <w:autoRedefine/>
    <w:uiPriority w:val="99"/>
    <w:rsid w:val="007316FA"/>
    <w:pPr>
      <w:numPr>
        <w:numId w:val="1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styleId="ListParagraph">
    <w:name w:val="List Paragraph"/>
    <w:basedOn w:val="Normal"/>
    <w:uiPriority w:val="99"/>
    <w:qFormat/>
    <w:rsid w:val="000C3828"/>
    <w:pPr>
      <w:ind w:left="720"/>
      <w:contextualSpacing/>
    </w:pPr>
  </w:style>
  <w:style w:type="paragraph" w:styleId="Revision">
    <w:name w:val="Revision"/>
    <w:hidden/>
    <w:uiPriority w:val="99"/>
    <w:semiHidden/>
    <w:rsid w:val="00196AE5"/>
    <w:rPr>
      <w:sz w:val="20"/>
      <w:szCs w:val="20"/>
      <w:lang w:val="en-GB" w:eastAsia="en-US"/>
    </w:rPr>
  </w:style>
  <w:style w:type="paragraph" w:customStyle="1" w:styleId="nw0">
    <w:name w:val="nw"/>
    <w:basedOn w:val="Normal"/>
    <w:rsid w:val="007B546A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65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Nigel Davis</cp:lastModifiedBy>
  <cp:revision>4</cp:revision>
  <dcterms:created xsi:type="dcterms:W3CDTF">2012-01-20T21:26:00Z</dcterms:created>
  <dcterms:modified xsi:type="dcterms:W3CDTF">2012-01-20T23:20:00Z</dcterms:modified>
</cp:coreProperties>
</file>